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8BA" w:rsidRDefault="00DA68BA" w:rsidP="00DA68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KETELEGH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DA68BA" w:rsidRDefault="00DA68BA" w:rsidP="00DA68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68BA" w:rsidRDefault="00DA68BA" w:rsidP="00DA68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68BA" w:rsidRDefault="00DA68BA" w:rsidP="00DA68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Jun.1419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Week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</w:t>
      </w:r>
    </w:p>
    <w:p w:rsidR="00DA68BA" w:rsidRDefault="00DA68BA" w:rsidP="00DA68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Cornwall, into land of the late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Hankeford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DA68BA" w:rsidRDefault="00DA68BA" w:rsidP="00DA68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21-329)</w:t>
      </w:r>
    </w:p>
    <w:p w:rsidR="00DA68BA" w:rsidRDefault="00DA68BA" w:rsidP="00DA68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68BA" w:rsidRDefault="00DA68BA" w:rsidP="00DA68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DA68BA" w:rsidRDefault="00DA68BA" w:rsidP="00DA68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March 2016</w:t>
      </w:r>
      <w:bookmarkStart w:id="0" w:name="_GoBack"/>
      <w:bookmarkEnd w:id="0"/>
    </w:p>
    <w:sectPr w:rsidR="006B2F86" w:rsidRPr="00DA68B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8BA" w:rsidRDefault="00DA68BA" w:rsidP="00E71FC3">
      <w:pPr>
        <w:spacing w:after="0" w:line="240" w:lineRule="auto"/>
      </w:pPr>
      <w:r>
        <w:separator/>
      </w:r>
    </w:p>
  </w:endnote>
  <w:endnote w:type="continuationSeparator" w:id="0">
    <w:p w:rsidR="00DA68BA" w:rsidRDefault="00DA68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8BA" w:rsidRDefault="00DA68BA" w:rsidP="00E71FC3">
      <w:pPr>
        <w:spacing w:after="0" w:line="240" w:lineRule="auto"/>
      </w:pPr>
      <w:r>
        <w:separator/>
      </w:r>
    </w:p>
  </w:footnote>
  <w:footnote w:type="continuationSeparator" w:id="0">
    <w:p w:rsidR="00DA68BA" w:rsidRDefault="00DA68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8BA"/>
    <w:rsid w:val="00AB52E8"/>
    <w:rsid w:val="00B16D3F"/>
    <w:rsid w:val="00DA68B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F2135"/>
  <w15:chartTrackingRefBased/>
  <w15:docId w15:val="{55CBFBA7-C9F1-4E4B-821B-D1ECC5538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2016-03-29T19:04:00Z</dcterms:created>
  <dcterms:modified xsi:type="dcterms:W3CDTF">2016-03-29T19:05:00Z</dcterms:modified>
</cp:coreProperties>
</file>